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CE83D" w14:textId="77777777" w:rsidR="004F5B9F" w:rsidRDefault="004F5B9F" w:rsidP="004F5B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KILLYNGHALE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7AA65249" w14:textId="77777777" w:rsidR="004F5B9F" w:rsidRDefault="004F5B9F" w:rsidP="004F5B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Cutler.</w:t>
      </w:r>
    </w:p>
    <w:p w14:paraId="59AFAA76" w14:textId="77777777" w:rsidR="004F5B9F" w:rsidRDefault="004F5B9F" w:rsidP="004F5B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2B5918" w14:textId="77777777" w:rsidR="004F5B9F" w:rsidRDefault="004F5B9F" w:rsidP="004F5B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05BA98" w14:textId="77777777" w:rsidR="004F5B9F" w:rsidRDefault="004F5B9F" w:rsidP="004F5B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Brune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Beverley(q.v.) and William</w:t>
      </w:r>
    </w:p>
    <w:p w14:paraId="03D44100" w14:textId="77777777" w:rsidR="004F5B9F" w:rsidRDefault="004F5B9F" w:rsidP="004F5B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Brune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0CE4025" w14:textId="77777777" w:rsidR="004F5B9F" w:rsidRDefault="004F5B9F" w:rsidP="004F5B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27E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https://waalt.uh.edu/index.php/CP40/570:_A-J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37F8630" w14:textId="77777777" w:rsidR="004F5B9F" w:rsidRDefault="004F5B9F" w:rsidP="004F5B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4BA280" w14:textId="77777777" w:rsidR="004F5B9F" w:rsidRDefault="004F5B9F" w:rsidP="004F5B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A5DD47" w14:textId="77777777" w:rsidR="004F5B9F" w:rsidRDefault="004F5B9F" w:rsidP="004F5B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2022</w:t>
      </w:r>
    </w:p>
    <w:p w14:paraId="2F3EB2B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BADAA" w14:textId="77777777" w:rsidR="004F5B9F" w:rsidRDefault="004F5B9F" w:rsidP="009139A6">
      <w:r>
        <w:separator/>
      </w:r>
    </w:p>
  </w:endnote>
  <w:endnote w:type="continuationSeparator" w:id="0">
    <w:p w14:paraId="697F134E" w14:textId="77777777" w:rsidR="004F5B9F" w:rsidRDefault="004F5B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3D3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D1A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A43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9D29F" w14:textId="77777777" w:rsidR="004F5B9F" w:rsidRDefault="004F5B9F" w:rsidP="009139A6">
      <w:r>
        <w:separator/>
      </w:r>
    </w:p>
  </w:footnote>
  <w:footnote w:type="continuationSeparator" w:id="0">
    <w:p w14:paraId="140E9629" w14:textId="77777777" w:rsidR="004F5B9F" w:rsidRDefault="004F5B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5C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0FE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F5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B9F"/>
    <w:rsid w:val="000666E0"/>
    <w:rsid w:val="002510B7"/>
    <w:rsid w:val="004F5B9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A41D4"/>
  <w15:chartTrackingRefBased/>
  <w15:docId w15:val="{C98808CF-712C-41D8-AE3F-8192B14C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F5B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70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2022-06-21T06:44:00Z</dcterms:created>
  <dcterms:modified xsi:type="dcterms:W3CDTF">2022-06-21T06:44:00Z</dcterms:modified>
</cp:coreProperties>
</file>